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7A3" w:rsidRPr="000D76FA" w:rsidRDefault="00DA57A3" w:rsidP="00DA57A3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0D76FA">
        <w:rPr>
          <w:rFonts w:ascii="Arial" w:eastAsia="黑体" w:hAnsi="黑体"/>
          <w:b/>
          <w:color w:val="000000" w:themeColor="text1"/>
          <w:sz w:val="36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36"/>
        </w:rPr>
        <w:t>4</w:t>
      </w:r>
      <w:r w:rsidRPr="000D76FA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0D76FA">
        <w:rPr>
          <w:rFonts w:ascii="Arial" w:eastAsia="黑体" w:hAnsi="黑体"/>
          <w:b/>
          <w:color w:val="000000" w:themeColor="text1"/>
          <w:sz w:val="36"/>
        </w:rPr>
        <w:t>综合练习</w:t>
      </w:r>
    </w:p>
    <w:p w:rsidR="00DA57A3" w:rsidRPr="000D76FA" w:rsidRDefault="00DA57A3" w:rsidP="00DA57A3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时间</w:t>
      </w:r>
      <w:r w:rsidRPr="000D76FA">
        <w:rPr>
          <w:rFonts w:ascii="Times New Roman" w:eastAsia="宋体" w:hAnsi="宋体"/>
          <w:color w:val="000000" w:themeColor="text1"/>
          <w:sz w:val="24"/>
        </w:rPr>
        <w:t>:120</w:t>
      </w:r>
      <w:r w:rsidRPr="000D76FA">
        <w:rPr>
          <w:rFonts w:ascii="Times New Roman" w:eastAsia="楷体" w:hAnsi="楷体"/>
          <w:color w:val="000000" w:themeColor="text1"/>
          <w:sz w:val="24"/>
        </w:rPr>
        <w:t>分钟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:150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第一部分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听力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共五节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个小题</w:t>
      </w:r>
      <w:r w:rsidRPr="000D76FA">
        <w:rPr>
          <w:rFonts w:ascii="Times New Roman" w:eastAsia="宋体" w:hAnsi="宋体"/>
          <w:color w:val="000000" w:themeColor="text1"/>
          <w:sz w:val="23"/>
        </w:rPr>
        <w:t>;</w:t>
      </w:r>
      <w:r w:rsidRPr="000D76FA">
        <w:rPr>
          <w:rFonts w:ascii="Times New Roman" w:eastAsia="楷体" w:hAnsi="楷体"/>
          <w:color w:val="000000" w:themeColor="text1"/>
          <w:sz w:val="23"/>
        </w:rPr>
        <w:t>每小题</w:t>
      </w:r>
      <w:r w:rsidRPr="000D76FA">
        <w:rPr>
          <w:rFonts w:ascii="Times New Roman" w:eastAsia="宋体" w:hAnsi="宋体"/>
          <w:color w:val="000000" w:themeColor="text1"/>
          <w:sz w:val="23"/>
        </w:rPr>
        <w:t>1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选择相应的图片。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6F605A24" wp14:editId="5E6F13AF">
            <wp:extent cx="3631680" cy="596520"/>
            <wp:effectExtent l="0" t="0" r="0" b="0"/>
            <wp:docPr id="78" name="NE9KR25.eps" descr="id:21474891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3168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6652FD1C" wp14:editId="18C50187">
            <wp:extent cx="3567600" cy="838080"/>
            <wp:effectExtent l="0" t="0" r="0" b="0"/>
            <wp:docPr id="79" name="NE9KR26.eps" descr="id:2147489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6760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58D8502A" wp14:editId="7D8836F7">
            <wp:extent cx="3758760" cy="787320"/>
            <wp:effectExtent l="0" t="0" r="0" b="0"/>
            <wp:docPr id="80" name="NE9KR27.eps" descr="id:2147489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5876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6DB1AE85" wp14:editId="548109D8">
            <wp:extent cx="3694680" cy="774000"/>
            <wp:effectExtent l="0" t="0" r="0" b="0"/>
            <wp:docPr id="81" name="NE9KR28.eps" descr="id:2147489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9468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7563821A" wp14:editId="05830919">
            <wp:extent cx="3708000" cy="672840"/>
            <wp:effectExtent l="0" t="0" r="0" b="0"/>
            <wp:docPr id="82" name="NE9KR29.eps" descr="id:2147489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0800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0F00BC0F" wp14:editId="2A3B32DD">
            <wp:extent cx="3581280" cy="711000"/>
            <wp:effectExtent l="0" t="0" r="0" b="0"/>
            <wp:docPr id="83" name="NE9KR30.eps" descr="id:2147489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8128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听句子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选择最佳应答。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I did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I am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I was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is a doctor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was tall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is tall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used to like gardening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had many hobbies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a great hobby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I did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I do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right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Not at 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Me, too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afraid so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Thank you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Not at 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say so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选择最佳选项完成句子。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boy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mother used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 thin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 tall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have long hair 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Bill used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 fat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 short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 thin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boy is not afraid of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anymore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cats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dogs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snakes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Steve used to be on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swimming team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football team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tennis team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Bob used to go to school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foot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bike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bus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man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scientist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doctor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policeman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第四节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根据对话内容及问题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19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20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long haven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they seen each other?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2 years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4 years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Since 2 weeks ago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did the man use to wear?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Suits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T-shirts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Jeans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21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22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did Bill use to look like?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was thin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was tall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was short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did the girl use to go to school?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Walk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Ride a bike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Take a bus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23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24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Did the man do well in his subjects at school?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he did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No, he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know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does the man do?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is a singer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is a teacher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is a football player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第五节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听短文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完成表中所缺信息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每空仅填一词。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读三遍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62"/>
        <w:gridCol w:w="6605"/>
      </w:tblGrid>
      <w:tr w:rsidR="00DA57A3" w:rsidRPr="000D76FA" w:rsidTr="00D71E5F">
        <w:trPr>
          <w:jc w:val="center"/>
        </w:trPr>
        <w:tc>
          <w:tcPr>
            <w:tcW w:w="5000" w:type="pct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My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visit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to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the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chocolate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25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 </w:t>
            </w:r>
          </w:p>
        </w:tc>
      </w:tr>
      <w:tr w:rsidR="00DA57A3" w:rsidRPr="000D76FA" w:rsidTr="00D71E5F">
        <w:trPr>
          <w:jc w:val="center"/>
        </w:trPr>
        <w:tc>
          <w:tcPr>
            <w:tcW w:w="100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Before my visit</w:t>
            </w:r>
          </w:p>
        </w:tc>
        <w:tc>
          <w:tcPr>
            <w:tcW w:w="3995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I paid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26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pound(s) and got a chocolate candy to get into the museum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DA57A3" w:rsidRPr="000D76FA" w:rsidTr="00D71E5F">
        <w:trPr>
          <w:jc w:val="center"/>
        </w:trPr>
        <w:tc>
          <w:tcPr>
            <w:tcW w:w="100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During my visit</w:t>
            </w:r>
          </w:p>
        </w:tc>
        <w:tc>
          <w:tcPr>
            <w:tcW w:w="3995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I learned that the first place in the world to make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27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chocolate drinks was Spain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In an art class, I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28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a picture of a house with dark, milk and white chocolates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In a cooking class, I made some chocolate pancakes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29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In the end, I tasted some special chocolates, one with beef in it and another with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30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</w:tbl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第二部分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完形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从框内</w:t>
      </w:r>
      <w:r w:rsidRPr="000D76FA">
        <w:rPr>
          <w:rFonts w:ascii="Times New Roman" w:eastAsia="宋体" w:hAnsi="宋体"/>
          <w:color w:val="000000" w:themeColor="text1"/>
          <w:sz w:val="24"/>
        </w:rPr>
        <w:t>6</w:t>
      </w:r>
      <w:r w:rsidRPr="000D76FA">
        <w:rPr>
          <w:rFonts w:ascii="Times New Roman" w:eastAsia="宋体" w:hAnsi="宋体"/>
          <w:color w:val="000000" w:themeColor="text1"/>
          <w:sz w:val="24"/>
        </w:rPr>
        <w:t>个选项中选出可以填入空白处的最佳选项。选项中有一项为多余项。</w:t>
      </w:r>
    </w:p>
    <w:p w:rsidR="00DA57A3" w:rsidRPr="000D76FA" w:rsidRDefault="00DA57A3" w:rsidP="00DA57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seldom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public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with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friends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This is my new friend Gina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is a British girl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She used to be so shy that her face turned red when she talked in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even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dare to speak in front of her classmates sometimes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class, she always kept silent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At home, she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talked with her parents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felt very lonely and unhappy and often failed exams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 parents were very worried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In order to deal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her shyness, she joined the English speech club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With the help of her teachers and classmates, she has changed a lot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She has made many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is much more outgoing now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She even took part in the school competition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won first prize last week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 are all proud of 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三个选项中选出可以填入空白处的最佳选项。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Everyone changes in his or her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Mostly these changes take place because of an experience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me, high school was such an experience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High school has taught me about myself, and that is the most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36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lesson I have ever learned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I used to be quiet and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37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, not wanting to show my inner self(</w:t>
      </w:r>
      <w:r w:rsidRPr="000D76FA">
        <w:rPr>
          <w:rFonts w:ascii="Times New Roman" w:eastAsia="宋体" w:hAnsi="宋体"/>
          <w:color w:val="000000" w:themeColor="text1"/>
          <w:sz w:val="24"/>
        </w:rPr>
        <w:t>内在自我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would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talk about what was in my mind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was afraid that someone would criticize(</w:t>
      </w:r>
      <w:r w:rsidRPr="000D76FA">
        <w:rPr>
          <w:rFonts w:ascii="Times New Roman" w:eastAsia="宋体" w:hAnsi="宋体"/>
          <w:color w:val="000000" w:themeColor="text1"/>
          <w:sz w:val="24"/>
        </w:rPr>
        <w:t>批评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 me or tell me I was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cared too much about what others thought of 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Now I am no longer afraid to tell others my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and let them know how I feel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have changed a lot with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of my teachers and friends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They teach me that it is not a big deal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something as long as I have learned from my mistakes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finding the courage(</w:t>
      </w:r>
      <w:r w:rsidRPr="000D76FA">
        <w:rPr>
          <w:rFonts w:ascii="Times New Roman" w:eastAsia="宋体" w:hAnsi="宋体"/>
          <w:color w:val="000000" w:themeColor="text1"/>
          <w:sz w:val="24"/>
        </w:rPr>
        <w:t>勇气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 to believe in, I have become much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mind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thought of a challenge used to make me feel afraid,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now I want to work even harder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difficulties that stand in my 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have realized that the ideas I had in the past can now contribute(</w:t>
      </w:r>
      <w:r w:rsidRPr="000D76FA">
        <w:rPr>
          <w:rFonts w:ascii="Times New Roman" w:eastAsia="宋体" w:hAnsi="宋体"/>
          <w:color w:val="000000" w:themeColor="text1"/>
          <w:sz w:val="24"/>
        </w:rPr>
        <w:t>贡献</w:t>
      </w:r>
      <w:r w:rsidRPr="000D76FA">
        <w:rPr>
          <w:rFonts w:ascii="Times New Roman" w:eastAsia="宋体" w:hAnsi="宋体"/>
          <w:color w:val="000000" w:themeColor="text1"/>
          <w:sz w:val="24"/>
        </w:rPr>
        <w:t>) to the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important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interesting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difficult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happy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clever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never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even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always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right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free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wrong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business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worries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address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exercise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work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help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fail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waste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succeed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quicker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stronger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richer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look up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give up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deal with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第三部分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阅读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共三节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50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12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30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阅读下列短文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三个选项中选出最佳选项。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 asked three of my friends how they had changed since they came to our middle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here are their answers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tbl>
      <w:tblPr>
        <w:tblW w:w="49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20"/>
        <w:gridCol w:w="7482"/>
      </w:tblGrid>
      <w:tr w:rsidR="00DA57A3" w:rsidRPr="000D76FA" w:rsidTr="00D71E5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Robin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didn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 do well in my study before, but since I began to study in this school, things have changed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The teachers here are all energetic, active and helpful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They always encourage me by saying 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“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m sure you can make it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”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or 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“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You are one of the cleverest students I have ever met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”.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These words really mean a lot to me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Now I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m one of the top students in my class, and I like studying as well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DA57A3" w:rsidRPr="000D76FA" w:rsidTr="00D71E5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Tom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used to be a fat boy who could hardly run 500 meters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When I entered the middle school, my father worried that I would be laughed at by my new classmates, so he decided to do morning exercises with me every day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It really worked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Now I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m used to running and exercising in the morning, and I am strong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Besides, my P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teacher thinks I can be a good runner in the future!</w:t>
            </w:r>
          </w:p>
        </w:tc>
      </w:tr>
      <w:tr w:rsidR="00DA57A3" w:rsidRPr="000D76FA" w:rsidTr="00D71E5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Jason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used to like to be alone and didn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 feel like talking to anyone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But when I met Robin and Tom, I found that they were really good people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Then gradually we became closer and finally became good friends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Thanks to them, I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m 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>talkative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and outgoing now, and I have made many other friends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talk and play with my friends every day and I feel happy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</w:tbl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Who always encourages Robin after he came to the middle school?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His teachers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His friends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His parents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 did Tom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father do exercise with him?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he wanted to lose weight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he wanted his son to be healthy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he worried that his son would be laughed at at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Thanks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, Jason is an outgoing boy now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Tom and Robin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Robin and Tim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Jack and Tom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of the following is TRUE according to the passage?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Robin thinks the teachers in the middle school are humorous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Tom runs every morning and he is strong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Jason isn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outgoing and he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make friends with anyone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Have you ever met large changes in life and work?How would you feel in most cases?In fact, we all have to go through the grief cycle(</w:t>
      </w:r>
      <w:r w:rsidRPr="000D76FA">
        <w:rPr>
          <w:rFonts w:ascii="Times New Roman" w:eastAsia="宋体" w:hAnsi="宋体"/>
          <w:color w:val="000000" w:themeColor="text1"/>
          <w:sz w:val="24"/>
        </w:rPr>
        <w:t>悲伤周期</w:t>
      </w:r>
      <w:r w:rsidRPr="000D76FA">
        <w:rPr>
          <w:rFonts w:ascii="Times New Roman" w:eastAsia="宋体" w:hAnsi="宋体"/>
          <w:color w:val="000000" w:themeColor="text1"/>
          <w:sz w:val="24"/>
        </w:rPr>
        <w:t>), which has the following periods: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Denial: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It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be happening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Anger: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Why me?It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not fair!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Bargaining: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ll do anything to have them back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Just give me one more chance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Depression: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so sad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 do I have to do all of these?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Acceptance: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going to be OK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honestly not sure how scientific this model is, but I certainly believe that you will work better after going through these major changes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Find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out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what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your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anger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does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for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you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—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good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or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bad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What does being angry do for you?Think back to the situation where you have been angry at work and ask yourself how it influences you, including:your relationship with co-workers, the quality(</w:t>
      </w:r>
      <w:r w:rsidRPr="000D76FA">
        <w:rPr>
          <w:rFonts w:ascii="Times New Roman" w:eastAsia="宋体" w:hAnsi="宋体"/>
          <w:color w:val="000000" w:themeColor="text1"/>
          <w:sz w:val="24"/>
        </w:rPr>
        <w:t>质量</w:t>
      </w:r>
      <w:r w:rsidRPr="000D76FA">
        <w:rPr>
          <w:rFonts w:ascii="Times New Roman" w:eastAsia="宋体" w:hAnsi="宋体"/>
          <w:color w:val="000000" w:themeColor="text1"/>
          <w:sz w:val="24"/>
        </w:rPr>
        <w:t>) of your work and health, how you feel outside of work and your relationships with friends and family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Find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out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what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makes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you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angrier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and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less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angry</w:t>
      </w:r>
      <w:r w:rsidRPr="000D76FA">
        <w:rPr>
          <w:rFonts w:ascii="Times New Roman" w:eastAsia="宋体" w:hAnsi="Times New Roman" w:cs="Times New Roman"/>
          <w:b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What makes you angrier?Which thoughts, situations, people or conversations set you off?And what makes you less angry?I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sure you are not angry all the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makes you calm and stops you from feeling angry?Find out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Then start doing less of what makes you angry and more of the things that cool you down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Focus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on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  <w:u w:val="single" w:color="000000"/>
        </w:rPr>
        <w:t>gratitude</w:t>
      </w:r>
      <w:r w:rsidRPr="000D76FA">
        <w:rPr>
          <w:rFonts w:ascii="Times New Roman" w:eastAsia="宋体" w:hAnsi="Times New Roman" w:cs="Times New Roman"/>
          <w:b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What are you grateful for?As I mentioned above, anger is part of the grief cycle, which is connected with what you lose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Gratitude is the opposite of loss because it comes from the good things you have in your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simple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Every evening, sit down with a piece of paper and make two gratitude lists:three things I was grateful for at work today;three things I was thankful for in life today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Change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your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focus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from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What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was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done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to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to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What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I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can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do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Times New Roman" w:cs="Times New Roman"/>
          <w:b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 know, this is the basic piece of all self-help advice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Life is 10% about what happens to you and 90% about how you deal with it, or you must take responsibility for your own situation, rather than be a victim(</w:t>
      </w:r>
      <w:r w:rsidRPr="000D76FA">
        <w:rPr>
          <w:rFonts w:ascii="Times New Roman" w:eastAsia="宋体" w:hAnsi="宋体"/>
          <w:color w:val="000000" w:themeColor="text1"/>
          <w:sz w:val="24"/>
        </w:rPr>
        <w:t>牺牲品</w:t>
      </w:r>
      <w:r w:rsidRPr="000D76FA">
        <w:rPr>
          <w:rFonts w:ascii="Times New Roman" w:eastAsia="宋体" w:hAnsi="宋体"/>
          <w:color w:val="000000" w:themeColor="text1"/>
          <w:sz w:val="24"/>
        </w:rPr>
        <w:t>) of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 kind of advice can get pretty boring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that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make it less true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 does the writer begin the text by asking questions?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catch the readers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interest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express disagreement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give opinions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the writer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suggestion about dealing with anger?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Love friends and family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 things that make you peaceful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 friendly to co-workers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What does the underlined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gratitude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most probably mean?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Thanks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Safety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Courage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is the text mainly about?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the grief cycle is about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to deal with the grief cycle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causes the grief cycle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Although I was never a thin girl, I was always fit because I played basketball from the 5th grade right through college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after graduation, I got married and gave up playing basketball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Then I started eating too much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10 years, my weight increased from 175 to 245 pounds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was even worse, my son picked up a bad eating habit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As a four-year-old boy, he liked having French fries because he often saw me put those things into my mouth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 read an article in my husband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health magazine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said that being too fat can shorten a person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life by five to ten years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 was scary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want to leave my son because of my poor eating habits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After that, every time I wanted to have French fries, I would think that I could be here a little bit longer if I just ate better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One of my friends told me that an organization was offering a free course to help people lose weight, so I decided to join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teacher provided the calorie(</w:t>
      </w:r>
      <w:r w:rsidRPr="000D76FA">
        <w:rPr>
          <w:rFonts w:ascii="Times New Roman" w:eastAsia="宋体" w:hAnsi="宋体"/>
          <w:color w:val="000000" w:themeColor="text1"/>
          <w:sz w:val="24"/>
        </w:rPr>
        <w:t>卡路里</w:t>
      </w:r>
      <w:r w:rsidRPr="000D76FA">
        <w:rPr>
          <w:rFonts w:ascii="Times New Roman" w:eastAsia="宋体" w:hAnsi="宋体"/>
          <w:color w:val="000000" w:themeColor="text1"/>
          <w:sz w:val="24"/>
        </w:rPr>
        <w:t>) count for each type of food, and informed us about the recommended(</w:t>
      </w:r>
      <w:r w:rsidRPr="000D76FA">
        <w:rPr>
          <w:rFonts w:ascii="Times New Roman" w:eastAsia="宋体" w:hAnsi="宋体"/>
          <w:color w:val="000000" w:themeColor="text1"/>
          <w:sz w:val="24"/>
        </w:rPr>
        <w:t>推荐的</w:t>
      </w:r>
      <w:r w:rsidRPr="000D76FA">
        <w:rPr>
          <w:rFonts w:ascii="Times New Roman" w:eastAsia="宋体" w:hAnsi="宋体"/>
          <w:color w:val="000000" w:themeColor="text1"/>
          <w:sz w:val="24"/>
        </w:rPr>
        <w:t>) daily calorie intake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After I came home from the first class, I calculated(</w:t>
      </w:r>
      <w:r w:rsidRPr="000D76FA">
        <w:rPr>
          <w:rFonts w:ascii="Times New Roman" w:eastAsia="宋体" w:hAnsi="宋体"/>
          <w:color w:val="000000" w:themeColor="text1"/>
          <w:sz w:val="24"/>
        </w:rPr>
        <w:t>计算</w:t>
      </w:r>
      <w:r w:rsidRPr="000D76FA">
        <w:rPr>
          <w:rFonts w:ascii="Times New Roman" w:eastAsia="宋体" w:hAnsi="宋体"/>
          <w:color w:val="000000" w:themeColor="text1"/>
          <w:sz w:val="24"/>
        </w:rPr>
        <w:t>) the calories of food in my meal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If I wanted, I could have pizza every night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when I learned that one piece had a lot of calories, I decided not to eat as many pieces as I wanted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Finally, I succeeded in losing 50 pounds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February, 2022, I was on the cover of a health magazine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my husband always told other people that I looked better than ever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writer played basketball from the 5th grade right through college, but she was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fat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weak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many pounds in weight did the writer increase in 10 years?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50 pounds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70 pounds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120 pounds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What does the underlined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refer to?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 organization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friend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company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teacher of the free course told the students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do sports every day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give up eating pizza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many calories of food they needed a day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从短文后框内选项中选出可以填入空白处的最佳选项。选项中有一项为多余选项。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Chris Hughes is a young man from the United Kingdom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often wears the same clothes for many days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This is not a joke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According to a recent study by a UK market research(</w:t>
      </w:r>
      <w:r w:rsidRPr="000D76FA">
        <w:rPr>
          <w:rFonts w:ascii="Times New Roman" w:eastAsia="宋体" w:hAnsi="宋体"/>
          <w:color w:val="000000" w:themeColor="text1"/>
          <w:sz w:val="24"/>
        </w:rPr>
        <w:t>调查</w:t>
      </w:r>
      <w:r w:rsidRPr="000D76FA">
        <w:rPr>
          <w:rFonts w:ascii="Times New Roman" w:eastAsia="宋体" w:hAnsi="宋体"/>
          <w:color w:val="000000" w:themeColor="text1"/>
          <w:sz w:val="24"/>
        </w:rPr>
        <w:t>) company, today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young people in the UK are less capable(</w:t>
      </w:r>
      <w:r w:rsidRPr="000D76FA">
        <w:rPr>
          <w:rFonts w:ascii="Times New Roman" w:eastAsia="宋体" w:hAnsi="宋体"/>
          <w:color w:val="000000" w:themeColor="text1"/>
          <w:sz w:val="24"/>
        </w:rPr>
        <w:t>有能力的</w:t>
      </w:r>
      <w:r w:rsidRPr="000D76FA">
        <w:rPr>
          <w:rFonts w:ascii="Times New Roman" w:eastAsia="宋体" w:hAnsi="宋体"/>
          <w:color w:val="000000" w:themeColor="text1"/>
          <w:sz w:val="24"/>
        </w:rPr>
        <w:t>) than older generations when it comes to basic life skills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example, about 35%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know how to sew(</w:t>
      </w:r>
      <w:r w:rsidRPr="000D76FA">
        <w:rPr>
          <w:rFonts w:ascii="Times New Roman" w:eastAsia="宋体" w:hAnsi="宋体"/>
          <w:color w:val="000000" w:themeColor="text1"/>
          <w:sz w:val="24"/>
        </w:rPr>
        <w:t>缝</w:t>
      </w:r>
      <w:r w:rsidRPr="000D76FA">
        <w:rPr>
          <w:rFonts w:ascii="Times New Roman" w:eastAsia="宋体" w:hAnsi="宋体"/>
          <w:color w:val="000000" w:themeColor="text1"/>
          <w:sz w:val="24"/>
        </w:rPr>
        <w:t>) a button on and 11%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change a light bulb or iron clothes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Many young people in the US are losing the skill of cooking, as they are much more likely to order take-out food(</w:t>
      </w:r>
      <w:r w:rsidRPr="000D76FA">
        <w:rPr>
          <w:rFonts w:ascii="Times New Roman" w:eastAsia="宋体" w:hAnsi="宋体"/>
          <w:color w:val="000000" w:themeColor="text1"/>
          <w:sz w:val="24"/>
        </w:rPr>
        <w:t>外卖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Technology(</w:t>
      </w:r>
      <w:r w:rsidRPr="000D76FA">
        <w:rPr>
          <w:rFonts w:ascii="Times New Roman" w:eastAsia="宋体" w:hAnsi="宋体"/>
          <w:color w:val="000000" w:themeColor="text1"/>
          <w:sz w:val="24"/>
        </w:rPr>
        <w:t>技术</w:t>
      </w:r>
      <w:r w:rsidRPr="000D76FA">
        <w:rPr>
          <w:rFonts w:ascii="Times New Roman" w:eastAsia="宋体" w:hAnsi="宋体"/>
          <w:color w:val="000000" w:themeColor="text1"/>
          <w:sz w:val="24"/>
        </w:rPr>
        <w:t>) may be the main reason for this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For example, with phones always at hand, young people have no need to learn how to read physical maps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The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Mirror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notes that as their lives have changed, the major life skills that they are good at have changed as well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study results show that although only 45% know how to pay their water and electricity bills after leaving home, 72% could help set up Wi-Fi network in a new house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problem is shared by young people in the United States as well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is because he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know how to use a washing machine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However, this does not mean that the younger generations are unable to carry out basic tasks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Hughes is not the only young person who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have basic life skills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Born and raised in a digital age(</w:t>
      </w:r>
      <w:r w:rsidRPr="000D76FA">
        <w:rPr>
          <w:rFonts w:ascii="Times New Roman" w:eastAsia="宋体" w:hAnsi="宋体"/>
          <w:color w:val="000000" w:themeColor="text1"/>
          <w:sz w:val="24"/>
        </w:rPr>
        <w:t>数字化时代</w:t>
      </w:r>
      <w:r w:rsidRPr="000D76FA">
        <w:rPr>
          <w:rFonts w:ascii="Times New Roman" w:eastAsia="宋体" w:hAnsi="宋体"/>
          <w:color w:val="000000" w:themeColor="text1"/>
          <w:sz w:val="24"/>
        </w:rPr>
        <w:t>), young people are more familiar with using phones and computers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With the development of science and technology, the living standard of the people has been greatly improved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根据其内容填空和回答问题。</w:t>
      </w:r>
      <w:r w:rsidRPr="000D76FA">
        <w:rPr>
          <w:rFonts w:ascii="Times New Roman" w:eastAsia="宋体" w:hAnsi="宋体"/>
          <w:color w:val="000000" w:themeColor="text1"/>
          <w:sz w:val="24"/>
        </w:rPr>
        <w:t>(63</w:t>
      </w:r>
      <w:r w:rsidRPr="000D76FA">
        <w:rPr>
          <w:rFonts w:ascii="Times New Roman" w:eastAsia="宋体" w:hAnsi="宋体"/>
          <w:color w:val="000000" w:themeColor="text1"/>
          <w:sz w:val="24"/>
        </w:rPr>
        <w:t>至</w:t>
      </w:r>
      <w:r w:rsidRPr="000D76FA">
        <w:rPr>
          <w:rFonts w:ascii="Times New Roman" w:eastAsia="宋体" w:hAnsi="宋体"/>
          <w:color w:val="000000" w:themeColor="text1"/>
          <w:sz w:val="24"/>
        </w:rPr>
        <w:t>66</w:t>
      </w:r>
      <w:r w:rsidRPr="000D76FA">
        <w:rPr>
          <w:rFonts w:ascii="Times New Roman" w:eastAsia="宋体" w:hAnsi="宋体"/>
          <w:color w:val="000000" w:themeColor="text1"/>
          <w:sz w:val="24"/>
        </w:rPr>
        <w:t>题每题答案不超过</w:t>
      </w: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宋体"/>
          <w:color w:val="000000" w:themeColor="text1"/>
          <w:sz w:val="24"/>
        </w:rPr>
        <w:t>个单词</w:t>
      </w:r>
      <w:r w:rsidRPr="000D76FA">
        <w:rPr>
          <w:rFonts w:ascii="Times New Roman" w:eastAsia="宋体" w:hAnsi="宋体"/>
          <w:color w:val="000000" w:themeColor="text1"/>
          <w:sz w:val="24"/>
        </w:rPr>
        <w:t>, 67</w:t>
      </w:r>
      <w:r w:rsidRPr="000D76FA">
        <w:rPr>
          <w:rFonts w:ascii="Times New Roman" w:eastAsia="宋体" w:hAnsi="宋体"/>
          <w:color w:val="000000" w:themeColor="text1"/>
          <w:sz w:val="24"/>
        </w:rPr>
        <w:t>题须用完整句子回答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Would you like to live a better life?If your answer is yes, then you need to make changes to your life right now, even just a small plan for the future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take three students for example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tbl>
      <w:tblPr>
        <w:tblW w:w="475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5"/>
        <w:gridCol w:w="6440"/>
      </w:tblGrid>
      <w:tr w:rsidR="00DA57A3" w:rsidRPr="000D76FA" w:rsidTr="00D71E5F">
        <w:trPr>
          <w:trHeight w:val="470"/>
          <w:jc w:val="center"/>
        </w:trPr>
        <w:tc>
          <w:tcPr>
            <w:tcW w:w="90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Jiang Hui, </w:t>
            </w:r>
          </w:p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13, Zhejiang</w:t>
            </w:r>
          </w:p>
        </w:tc>
        <w:tc>
          <w:tcPr>
            <w:tcW w:w="4099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will try my best to be smart in the new year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didn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 do my role well last year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will also work on my Rubik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 cube(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魔方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 skills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can do it in two minutes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will try to do it in less than one minute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DA57A3" w:rsidRPr="000D76FA" w:rsidTr="00D71E5F">
        <w:trPr>
          <w:trHeight w:val="334"/>
          <w:jc w:val="center"/>
        </w:trPr>
        <w:tc>
          <w:tcPr>
            <w:tcW w:w="90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Zhu Yue, </w:t>
            </w:r>
          </w:p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13, Shanghai</w:t>
            </w:r>
          </w:p>
        </w:tc>
        <w:tc>
          <w:tcPr>
            <w:tcW w:w="4099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will work hard to stay healthy in the new year so that I can do well in the P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class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DA57A3" w:rsidRPr="000D76FA" w:rsidTr="00D71E5F">
        <w:trPr>
          <w:trHeight w:val="334"/>
          <w:jc w:val="center"/>
        </w:trPr>
        <w:tc>
          <w:tcPr>
            <w:tcW w:w="90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Qi Junyi, </w:t>
            </w:r>
          </w:p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13, Beijing</w:t>
            </w:r>
          </w:p>
        </w:tc>
        <w:tc>
          <w:tcPr>
            <w:tcW w:w="4099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want to lose 10kg this year!I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ve made plans:I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ll run 5km every morning, eat healthy food and keep off ice cream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</w:tbl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No matter how old you are,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never too late to change your life for the better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do you know how to make changes on both the inside and outside to feel happy?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Build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interest</w:t>
      </w:r>
      <w:r w:rsidRPr="000D76FA">
        <w:rPr>
          <w:rFonts w:ascii="Times New Roman" w:eastAsia="宋体" w:hAnsi="Times New Roman" w:cs="Times New Roman"/>
          <w:b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 matter how much money you make, you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enjoy your success when you have no interest in what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doing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 get interested in what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learning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Change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your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schedule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宋体" w:hAnsi="宋体"/>
          <w:color w:val="000000" w:themeColor="text1"/>
          <w:sz w:val="24"/>
        </w:rPr>
        <w:t>日程安排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b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Remember the time from when you have breakfast to when you go to work or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If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going to change your life, you will have to change the things you do every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Get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out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of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your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comfort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zone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宋体" w:hAnsi="宋体"/>
          <w:color w:val="000000" w:themeColor="text1"/>
          <w:sz w:val="24"/>
        </w:rPr>
        <w:t>舒适圈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b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 people would like to stay in the comfort zone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Being comfortable with the everyday life and familiar people and things around them, they won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like to move out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fact, people need changes to be happy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Changes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happen overnight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All you can do is take action and plan your life well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It takes Jiang Hui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to put together a Rubik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cube now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Zhu Yue likes to do well in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Three students all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for the future to live better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who are comfortable with their everyday life and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and things around them like to stay in their comfort zone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 you think of changes in your life?What changes would you like to make?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　　　　　　　　　　　　　　　　　　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第四部分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语言运用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根据中文意思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补全英语译文。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宋体" w:hAnsi="宋体"/>
          <w:color w:val="000000" w:themeColor="text1"/>
          <w:sz w:val="24"/>
        </w:rPr>
        <w:t>每空限填一词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缩写算一词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那位英雄的故事对他有影响。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The story of the hero had an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him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吉姆在网球赛中取胜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他的父母以他为傲。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Jim won the tennis match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His parents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in him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这个男孩过去常常在他家附近的游泳池里游泳。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The boy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in the swimming pool near his home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由于下大雨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所以我缺席了昨天的会议。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I was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yesterday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meeting because of the heavy rain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这位老人习惯每天晚饭后散步。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The old man is used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after supper every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在各题空白处填入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宋体"/>
          <w:color w:val="000000" w:themeColor="text1"/>
          <w:sz w:val="24"/>
        </w:rPr>
        <w:t>个适当的单词或括号内单词的正确形式。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Mark is a 16-year-old student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has a very healthy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However, one year ago, he was not so healthy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From Monday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Friday, he studied every day but hardly ever did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(some) sports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often used the Internet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his parents asked him to exercise, he never did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He sometimes helped his mother with housework, but only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(one) a week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weekends, he liked watching TV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Then the bad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came:He became fat and had few friends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One day, the doctor in his school talked with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(he)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He told Mark to do more sports because it was good for his body and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3C1B1097" wp14:editId="7558558E">
            <wp:extent cx="806040" cy="144720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From then on, Mark decided to change his habits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Now, he likes sports activities such as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(play) basketball and soccer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He plays computer games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58D72D95" wp14:editId="51FC96DA">
            <wp:extent cx="938880" cy="144720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>(little)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After dinner, he often takes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62340E59" wp14:editId="02174E6B">
            <wp:extent cx="806040" cy="14472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walk with his parents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Doing exercise helps him become healthy and study better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Now he also has more friends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第五部分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写作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由于父母工作变动</w:t>
      </w:r>
      <w:r w:rsidRPr="000D76FA">
        <w:rPr>
          <w:rFonts w:ascii="Times New Roman" w:eastAsia="宋体" w:hAnsi="宋体"/>
          <w:color w:val="000000" w:themeColor="text1"/>
          <w:sz w:val="24"/>
        </w:rPr>
        <w:t>, Mike</w:t>
      </w:r>
      <w:r w:rsidRPr="000D76FA">
        <w:rPr>
          <w:rFonts w:ascii="Times New Roman" w:eastAsia="宋体" w:hAnsi="宋体"/>
          <w:color w:val="000000" w:themeColor="text1"/>
          <w:sz w:val="24"/>
        </w:rPr>
        <w:t>两年前随父母从英国来到了中国北京。他想给他祖父母写一封信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讲述他来中国后的各种变化。请你根据表格内容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代替</w:t>
      </w:r>
      <w:r w:rsidRPr="000D76FA">
        <w:rPr>
          <w:rFonts w:ascii="Times New Roman" w:eastAsia="宋体" w:hAnsi="宋体"/>
          <w:color w:val="000000" w:themeColor="text1"/>
          <w:sz w:val="24"/>
        </w:rPr>
        <w:t>Mike</w:t>
      </w:r>
      <w:r w:rsidRPr="000D76FA">
        <w:rPr>
          <w:rFonts w:ascii="Times New Roman" w:eastAsia="宋体" w:hAnsi="宋体"/>
          <w:color w:val="000000" w:themeColor="text1"/>
          <w:sz w:val="24"/>
        </w:rPr>
        <w:t>完成这封信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词数不少于</w:t>
      </w:r>
      <w:r w:rsidRPr="000D76FA">
        <w:rPr>
          <w:rFonts w:ascii="Times New Roman" w:eastAsia="宋体" w:hAnsi="宋体"/>
          <w:color w:val="000000" w:themeColor="text1"/>
          <w:sz w:val="24"/>
        </w:rPr>
        <w:t>80</w:t>
      </w:r>
      <w:r w:rsidRPr="000D76FA">
        <w:rPr>
          <w:rFonts w:ascii="Times New Roman" w:eastAsia="宋体" w:hAnsi="宋体"/>
          <w:color w:val="000000" w:themeColor="text1"/>
          <w:sz w:val="24"/>
        </w:rPr>
        <w:t>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43"/>
        <w:gridCol w:w="4024"/>
      </w:tblGrid>
      <w:tr w:rsidR="00DA57A3" w:rsidRPr="000D76FA" w:rsidTr="00D71E5F">
        <w:trPr>
          <w:jc w:val="center"/>
        </w:trPr>
        <w:tc>
          <w:tcPr>
            <w:tcW w:w="25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In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England</w:t>
            </w:r>
          </w:p>
        </w:tc>
        <w:tc>
          <w:tcPr>
            <w:tcW w:w="24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In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Beijing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,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China</w:t>
            </w:r>
          </w:p>
        </w:tc>
      </w:tr>
      <w:tr w:rsidR="00DA57A3" w:rsidRPr="000D76FA" w:rsidTr="00D71E5F">
        <w:trPr>
          <w:jc w:val="center"/>
        </w:trPr>
        <w:tc>
          <w:tcPr>
            <w:tcW w:w="25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常和祖父母聊天</w:t>
            </w:r>
          </w:p>
        </w:tc>
        <w:tc>
          <w:tcPr>
            <w:tcW w:w="24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父母繁忙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, 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没人聊天</w:t>
            </w:r>
          </w:p>
        </w:tc>
      </w:tr>
      <w:tr w:rsidR="00DA57A3" w:rsidRPr="000D76FA" w:rsidTr="00D71E5F">
        <w:trPr>
          <w:jc w:val="center"/>
        </w:trPr>
        <w:tc>
          <w:tcPr>
            <w:tcW w:w="25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早餐吃面包、喝牛奶</w:t>
            </w:r>
          </w:p>
        </w:tc>
        <w:tc>
          <w:tcPr>
            <w:tcW w:w="24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习惯了面条和鸡蛋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;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更加强壮</w:t>
            </w:r>
          </w:p>
        </w:tc>
      </w:tr>
      <w:tr w:rsidR="00DA57A3" w:rsidRPr="000D76FA" w:rsidTr="00D71E5F">
        <w:trPr>
          <w:jc w:val="center"/>
        </w:trPr>
        <w:tc>
          <w:tcPr>
            <w:tcW w:w="25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不喜欢球类运动</w:t>
            </w:r>
          </w:p>
        </w:tc>
        <w:tc>
          <w:tcPr>
            <w:tcW w:w="24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57A3" w:rsidRPr="000D76FA" w:rsidRDefault="00DA57A3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对篮球感兴趣</w:t>
            </w:r>
          </w:p>
        </w:tc>
      </w:tr>
    </w:tbl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要求</w:t>
      </w:r>
      <w:r w:rsidRPr="000D76FA">
        <w:rPr>
          <w:rFonts w:ascii="Times New Roman" w:eastAsia="宋体" w:hAnsi="宋体"/>
          <w:color w:val="000000" w:themeColor="text1"/>
          <w:sz w:val="24"/>
        </w:rPr>
        <w:t>: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信息完整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开头和结尾已给出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不计入总词数。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Dear Grandparents, </w:t>
      </w:r>
    </w:p>
    <w:p w:rsidR="00944887" w:rsidRPr="00513DA5" w:rsidRDefault="00DA57A3" w:rsidP="0094488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How is it going?</w:t>
      </w:r>
      <w:r w:rsidR="00944887" w:rsidRPr="00944887">
        <w:rPr>
          <w:rFonts w:ascii="Times New Roman" w:eastAsia="宋体" w:hAnsi="宋体"/>
          <w:color w:val="FF0000"/>
          <w:u w:val="single" w:color="000000"/>
        </w:rPr>
        <w:t xml:space="preserve"> </w:t>
      </w:r>
      <w:r w:rsidR="00944887" w:rsidRPr="00513DA5">
        <w:rPr>
          <w:rFonts w:ascii="Times New Roman" w:eastAsia="宋体" w:hAnsi="宋体"/>
          <w:color w:val="FF0000"/>
          <w:u w:val="single" w:color="000000"/>
        </w:rPr>
        <w:t> </w:t>
      </w:r>
      <w:r w:rsidR="00944887"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944887" w:rsidRPr="00513DA5" w:rsidRDefault="00944887" w:rsidP="0094488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944887" w:rsidRPr="00513DA5" w:rsidRDefault="00944887" w:rsidP="0094488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944887" w:rsidRPr="00513DA5" w:rsidRDefault="00944887" w:rsidP="0094488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944887" w:rsidRPr="00513DA5" w:rsidRDefault="00944887" w:rsidP="0094488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944887" w:rsidRPr="00513DA5" w:rsidRDefault="00944887" w:rsidP="0094488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944887" w:rsidRPr="00513DA5" w:rsidRDefault="00944887" w:rsidP="0094488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944887" w:rsidRPr="00513DA5" w:rsidRDefault="00944887" w:rsidP="0094488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Yours, 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Mike</w:t>
      </w:r>
    </w:p>
    <w:p w:rsidR="00DA57A3" w:rsidRPr="000D76FA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</w:p>
    <w:p w:rsidR="00DA57A3" w:rsidRDefault="00DA57A3">
      <w:r>
        <w:br w:type="page"/>
      </w:r>
    </w:p>
    <w:p w:rsidR="00DA57A3" w:rsidRPr="00085A3E" w:rsidRDefault="00DA57A3" w:rsidP="00DA57A3">
      <w:pPr>
        <w:spacing w:line="360" w:lineRule="auto"/>
        <w:jc w:val="center"/>
      </w:pPr>
      <w:r w:rsidRPr="00085A3E">
        <w:rPr>
          <w:rFonts w:ascii="Times New Roman" w:eastAsia="宋体" w:hAnsi="宋体"/>
          <w:color w:val="000000" w:themeColor="text1"/>
          <w:sz w:val="24"/>
        </w:rPr>
        <w:t>参考答案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附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5196">
        <w:rPr>
          <w:rFonts w:ascii="Arial" w:eastAsia="黑体" w:hAnsi="黑体"/>
          <w:color w:val="000000" w:themeColor="text1"/>
          <w:sz w:val="24"/>
          <w:szCs w:val="24"/>
        </w:rPr>
        <w:t>听力原文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第一节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选择相应的图片。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M:Ann, how do you usually go to school?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used to go to school on foot but now I ride a bike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do you often do on weekends, Peter?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used to play soccer, but now I take art lessons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M:Tony used to play computer games after school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now he exercises a lot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W:Great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good for his health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used to hate playing basketball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now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on the basketball team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about you?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like playing basketball all the time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began to play it when I was six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M:What is your favorite vegetable?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used to like tomatoes best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I prefer carrots and potatoes now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M:Mary, what subject did you use to dislike?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used to dislike chemistry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第二节　听句子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选择最佳应答。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used to be fat, didn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you?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she like now?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was your hobby?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Did you like to watch cartoons?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used to like apples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beautiful you</w:t>
      </w:r>
      <w:bookmarkStart w:id="0" w:name="_GoBack"/>
      <w:bookmarkEnd w:id="0"/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 mother looks!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第三节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选择最佳选项完成句子。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W:Who is the woman in the picture?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M:My mother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She used to have long hair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W:Is that boy Bill?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M:Yes, he used to be short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W:Are you still afraid of snakes?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M:No,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not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W:Steve used to be on the swimming team, but now he is interested in football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M:Yes, he is a good football player now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W:Hello, Bob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did you use to go to school?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used to walk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now I usually take a bus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W:You are a policeman, aren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you?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M:Yes, I am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I wanted to be a scientist when I was a child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第四节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根据对话内容及问题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M:Hi, Mary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Nice to meet you!We haven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seen each other for a long time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W:Yes, we haven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seen each other since we left school two years ago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have changed a lot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used to wear T-shirts, but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the first time I have seen you in a business suit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M:Yeah, I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like suits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now I work in a bank, so I have to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W:Hi, Bill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Look at the photo!Who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the boy in it?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M:Oh,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me!Do you think I have changed a lot?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W:Sure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 tall, but you used to be very short, didn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you?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M:Yes, I did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And I used to be very fat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 still a little heavy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M:By the way, how do you go to school every day?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walk to school, but I used to ride a bike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M:When I got home last night, I found a letter from the students at the school I used to go to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wanted me to go back and talk to them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W:Oh, really?Are you going?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have no idea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difficult for 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see, when I was at school, I used to make a lot of trouble and didn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do well in my subjects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W:Well, I think you should go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When I was young, I wanted to meet a famous football player like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let them down, or they will feel frustrated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 right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OK, I will go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第五节　听短文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完成表中所缺信息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每空仅填一词。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读三遍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Last Thursday, I visited the chocolate museum with my classmates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To get into the museum, I paid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￡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11, but I didn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get a ticket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Instead, I got a chocolate candy and got into the museum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Then I ate it!During my visit, I learned that Spain was the first place in the world to make hot chocolate drinks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Also, I did some great activities, I went to an art class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In the class, I used dark, milk and white chocolates to draw a picture of a house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Then I went to a chocolate cooking class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made some chocolate pancakes happily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At the end of my visit, I tasted some special chocolates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One chocolate had beef in it and another had pepper in 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tasted strange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loved milk chocolates the best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答案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museum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hot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drew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happily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pepper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2/two minutes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P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class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make plans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familiar people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Good changes always make me feel happy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plan to get up early and exercise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言之有理即可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influence on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took pride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used to swim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absent from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 walking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any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Although/Though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once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result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him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mind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playing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less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写作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One possible version: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Dear Grandparents,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How is it going?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hope you are both healthy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haven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seen you for two years, so I miss you very much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remember I used to talk with you after school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now I have nobody to talk with because my parents are very busy every day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And my eating habits have changed, too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used to have bread and milk for breakfast in England, but now I am used to eating noodles and eggs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make me stronger than before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For sports, I didn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use to play ball games, but now I am interested in playing basketball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all I want to tell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Wish you happy and healthy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Yours,</w:t>
      </w:r>
    </w:p>
    <w:p w:rsidR="00DA57A3" w:rsidRPr="00255196" w:rsidRDefault="00DA57A3" w:rsidP="00DA57A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Mike</w:t>
      </w:r>
    </w:p>
    <w:p w:rsidR="00647169" w:rsidRPr="00B50CDA" w:rsidRDefault="00647169" w:rsidP="00B50CDA"/>
    <w:sectPr w:rsidR="00647169" w:rsidRPr="00B50CDA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887" w:rsidRDefault="00944887" w:rsidP="00944887">
      <w:r>
        <w:separator/>
      </w:r>
    </w:p>
  </w:endnote>
  <w:endnote w:type="continuationSeparator" w:id="0">
    <w:p w:rsidR="00944887" w:rsidRDefault="00944887" w:rsidP="00944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887" w:rsidRDefault="00944887" w:rsidP="00944887">
      <w:r>
        <w:separator/>
      </w:r>
    </w:p>
  </w:footnote>
  <w:footnote w:type="continuationSeparator" w:id="0">
    <w:p w:rsidR="00944887" w:rsidRDefault="00944887" w:rsidP="00944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7A3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44887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DA57A3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9F7C97-C8BB-4032-A65F-038C326E1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7A3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DA57A3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DA57A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DA57A3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6">
    <w:name w:val="footer"/>
    <w:basedOn w:val="a"/>
    <w:link w:val="Char0"/>
    <w:uiPriority w:val="99"/>
    <w:unhideWhenUsed/>
    <w:rsid w:val="00DA57A3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DA57A3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7">
    <w:name w:val="List Paragraph"/>
    <w:basedOn w:val="a"/>
    <w:uiPriority w:val="34"/>
    <w:qFormat/>
    <w:rsid w:val="00DA57A3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DA57A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DA57A3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DA57A3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DA57A3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DA57A3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DA57A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DA57A3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DA57A3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DA57A3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DA57A3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DA57A3"/>
    <w:rPr>
      <w:vertAlign w:val="superscript"/>
    </w:rPr>
  </w:style>
  <w:style w:type="paragraph" w:customStyle="1" w:styleId="ac">
    <w:name w:val="一级章节"/>
    <w:basedOn w:val="a"/>
    <w:qFormat/>
    <w:rsid w:val="00DA57A3"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0</TotalTime>
  <Pages>16</Pages>
  <Words>4577</Words>
  <Characters>17264</Characters>
  <Application>Microsoft Office Word</Application>
  <DocSecurity>0</DocSecurity>
  <Lines>143</Lines>
  <Paragraphs>43</Paragraphs>
  <ScaleCrop>false</ScaleCrop>
  <Company>微软中国</Company>
  <LinksUpToDate>false</LinksUpToDate>
  <CharactersWithSpaces>21798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2025-09-10T07:50:00Z</dcterms:created>
  <dcterms:modified xsi:type="dcterms:W3CDTF">2025-09-10T07:58:00Z</dcterms:modified>
</cp:coreProperties>
</file>